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180</w:t>
      </w:r>
      <w:r w:rsidR="00155736">
        <w:rPr>
          <w:rFonts w:ascii="Arial" w:hAnsi="Arial"/>
          <w:b/>
          <w:noProof/>
          <w:sz w:val="24"/>
          <w:lang w:eastAsia="zh-CN"/>
        </w:rPr>
        <w:t>4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55736" w:rsidRPr="00155736">
        <w:rPr>
          <w:rFonts w:ascii="Arial" w:hAnsi="Arial" w:cs="Arial"/>
          <w:b/>
          <w:bCs/>
          <w:sz w:val="24"/>
        </w:rPr>
        <w:t xml:space="preserve">Text proposal to TR37.910 on eMBB spectral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784D1D">
        <w:t>eMBB spectral efficiency</w:t>
      </w:r>
      <w:r>
        <w:t xml:space="preserve"> based on </w:t>
      </w:r>
      <w:r w:rsidR="00784D1D">
        <w:t>latest results collection</w:t>
      </w:r>
      <w:r w:rsidR="00C52776">
        <w:t xml:space="preserve"> (until Septermber 3</w:t>
      </w:r>
      <w:r w:rsidR="00C52776" w:rsidRPr="00C52776">
        <w:rPr>
          <w:vertAlign w:val="superscript"/>
        </w:rPr>
        <w:t>rd</w:t>
      </w:r>
      <w:r w:rsidR="00C52776">
        <w:t>)</w:t>
      </w:r>
      <w:r w:rsidR="00784D1D">
        <w:t xml:space="preserve"> in </w:t>
      </w:r>
      <w:r>
        <w:t xml:space="preserve">RAN1 </w:t>
      </w:r>
      <w:r w:rsidR="00784D1D">
        <w:t xml:space="preserve">email discussion [94-NR-07].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F8A" w:rsidRDefault="00FE5F8A">
      <w:pPr>
        <w:spacing w:after="0"/>
      </w:pPr>
      <w:r>
        <w:separator/>
      </w:r>
    </w:p>
  </w:endnote>
  <w:endnote w:type="continuationSeparator" w:id="0">
    <w:p w:rsidR="00FE5F8A" w:rsidRDefault="00FE5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F8A" w:rsidRDefault="00FE5F8A">
      <w:pPr>
        <w:spacing w:after="0"/>
      </w:pPr>
      <w:r>
        <w:separator/>
      </w:r>
    </w:p>
  </w:footnote>
  <w:footnote w:type="continuationSeparator" w:id="0">
    <w:p w:rsidR="00FE5F8A" w:rsidRDefault="00FE5F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A24EB-6D9F-4FAC-8F8D-F7A653BA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61</cp:revision>
  <cp:lastPrinted>1900-01-01T08:00:00Z</cp:lastPrinted>
  <dcterms:created xsi:type="dcterms:W3CDTF">2018-06-01T19:53:00Z</dcterms:created>
  <dcterms:modified xsi:type="dcterms:W3CDTF">2018-09-03T15:39:00Z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